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52"/>
          <w:szCs w:val="32"/>
          <w:lang w:val="en-US" w:eastAsia="zh-CN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/>
          <w:sz w:val="5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52"/>
          <w:szCs w:val="32"/>
          <w:lang w:val="en-US" w:eastAsia="zh-CN"/>
        </w:rPr>
        <w:t>项目申报文本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/>
          <w:sz w:val="5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北京市大兴区黄村镇人大办公室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——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召开大兴区黄村镇第五届人民代表大会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第七次、第八次会议及主席团会议项目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项目申报科室：黄村镇人大办公室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 管  部 门：黄村镇政府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项目实施年度：2025年度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项目申报时间：2024年8月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项目申报单位盖章：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大兴区黄村镇人大办公室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0"/>
        <w:gridCol w:w="3133"/>
        <w:gridCol w:w="2062"/>
        <w:gridCol w:w="3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1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50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召开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大兴区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黄村镇第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届人民代表大会第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七次、第八次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会议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及主席团会议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1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3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人大办公室</w:t>
            </w:r>
          </w:p>
        </w:tc>
        <w:tc>
          <w:tcPr>
            <w:tcW w:w="20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1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3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吕万江</w:t>
            </w:r>
          </w:p>
        </w:tc>
        <w:tc>
          <w:tcPr>
            <w:tcW w:w="20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69267615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1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3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会议类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1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3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1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3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1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3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6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1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50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1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50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5" w:hRule="atLeast"/>
          <w:jc w:val="center"/>
        </w:trPr>
        <w:tc>
          <w:tcPr>
            <w:tcW w:w="21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50" w:type="dxa"/>
            <w:gridSpan w:val="3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70" w:afterAutospacing="0" w:line="440" w:lineRule="atLeast"/>
              <w:ind w:left="0" w:leftChars="0" w:right="0" w:rightChars="0" w:firstLine="481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申报理由：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根据《中华人民共和国地方各级人民代表大会和地方各级人民政府组织法》《北京市乡、民族乡、镇人民代表大会组织条例》的规定，乡、民族乡、镇人民代表大会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会议，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每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年至少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举行一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次人民代表大会会议。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70" w:afterAutospacing="0" w:line="440" w:lineRule="atLeast"/>
              <w:ind w:left="0" w:leftChars="0" w:right="0" w:rightChars="0" w:firstLine="482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主要内容：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听取和审议镇政府工作报告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财政工作报告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、人大主席团工作报告，对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缺额人大，政府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领导进行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补选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。研究、制定人大重点工作，做好人代会会前、会中、会后的各项工作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70" w:afterAutospacing="0" w:line="4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  绩效目标：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加强基层政权建设和民主政治建设，推进依法治国、建设社会主义法治国家进程，促进基层稳定，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坚持和完善人民代表大会制度，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密切党和国家与人民群众的联系，保障国家权力的正确行使，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保证人民当家作主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701" w:right="1474" w:bottom="1417" w:left="1587" w:header="851" w:footer="992" w:gutter="0"/>
          <w:cols w:space="0" w:num="1"/>
          <w:rtlGutter w:val="0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单位：黄村镇人大办公室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来源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代表误工补助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0.02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报告   汇编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0.004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会议   材料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证件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0.0008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文件袋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0.0005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笔记本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0.002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签字笔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0.0003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2148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4.6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13D705B"/>
    <w:rsid w:val="061F35B7"/>
    <w:rsid w:val="08E35C51"/>
    <w:rsid w:val="0A4655B8"/>
    <w:rsid w:val="0A5D4D63"/>
    <w:rsid w:val="10A70D8A"/>
    <w:rsid w:val="12D648A3"/>
    <w:rsid w:val="13F73D10"/>
    <w:rsid w:val="153E5F96"/>
    <w:rsid w:val="167F441B"/>
    <w:rsid w:val="1E8F6F7C"/>
    <w:rsid w:val="1F9A1080"/>
    <w:rsid w:val="26014F16"/>
    <w:rsid w:val="29882A10"/>
    <w:rsid w:val="2F340A27"/>
    <w:rsid w:val="2F471EE1"/>
    <w:rsid w:val="308113CB"/>
    <w:rsid w:val="34B53ED7"/>
    <w:rsid w:val="351A12D8"/>
    <w:rsid w:val="39771739"/>
    <w:rsid w:val="3BDA66F8"/>
    <w:rsid w:val="42714CDA"/>
    <w:rsid w:val="47DE52D8"/>
    <w:rsid w:val="49035B95"/>
    <w:rsid w:val="4D333729"/>
    <w:rsid w:val="4F71197D"/>
    <w:rsid w:val="4F815F87"/>
    <w:rsid w:val="50204D76"/>
    <w:rsid w:val="54F9326F"/>
    <w:rsid w:val="58AB7BF8"/>
    <w:rsid w:val="59467262"/>
    <w:rsid w:val="5B914A13"/>
    <w:rsid w:val="5EFA760E"/>
    <w:rsid w:val="613A20BB"/>
    <w:rsid w:val="63505503"/>
    <w:rsid w:val="651C2939"/>
    <w:rsid w:val="65366143"/>
    <w:rsid w:val="6D535020"/>
    <w:rsid w:val="6EF545C6"/>
    <w:rsid w:val="74546818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hcz-dwhys-04</cp:lastModifiedBy>
  <cp:lastPrinted>2022-08-30T03:02:00Z</cp:lastPrinted>
  <dcterms:modified xsi:type="dcterms:W3CDTF">2024-09-02T02:12:38Z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